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F8" w:rsidRDefault="00350FF8" w:rsidP="007D4A45">
      <w:pPr>
        <w:pStyle w:val="titlep"/>
      </w:pPr>
      <w:r>
        <w:t>РЕЕСТР ПУСТУЮЩИХ ДОМОВ</w:t>
      </w:r>
    </w:p>
    <w:p w:rsidR="00350FF8" w:rsidRPr="007D4A45" w:rsidRDefault="00350FF8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350FF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350FF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 94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350FF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350FF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Замшено</w:t>
            </w:r>
          </w:p>
        </w:tc>
      </w:tr>
      <w:tr w:rsidR="00350FF8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350FF8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994E39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Садовая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11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350FF8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40,0 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7,0х505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1960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350FF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350FF8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50FF8" w:rsidRPr="00BB55A1" w:rsidRDefault="00350FF8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отсутствует</w:t>
            </w:r>
          </w:p>
        </w:tc>
      </w:tr>
      <w:tr w:rsidR="00350FF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350FF8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350FF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0,22</w:t>
            </w:r>
            <w:r w:rsidRPr="00BB55A1">
              <w:rPr>
                <w:i/>
                <w:lang w:eastAsia="en-US"/>
              </w:rPr>
              <w:t>га</w:t>
            </w:r>
          </w:p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350FF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Черовикова Мария Александровна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3E299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5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350FF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350FF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350FF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350FF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50FF8" w:rsidRPr="00BB55A1" w:rsidRDefault="00350FF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350FF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50FF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0FF8" w:rsidRPr="00BB55A1" w:rsidRDefault="00350FF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350FF8" w:rsidRDefault="00350FF8" w:rsidP="00992231">
      <w:pPr>
        <w:pStyle w:val="endform"/>
        <w:ind w:firstLine="0"/>
      </w:pPr>
    </w:p>
    <w:sectPr w:rsidR="00350FF8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15AEB"/>
    <w:rsid w:val="0002510D"/>
    <w:rsid w:val="00025FD4"/>
    <w:rsid w:val="000324C4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923F6"/>
    <w:rsid w:val="000D1319"/>
    <w:rsid w:val="000F6252"/>
    <w:rsid w:val="00120B48"/>
    <w:rsid w:val="00141418"/>
    <w:rsid w:val="00165691"/>
    <w:rsid w:val="00176EC0"/>
    <w:rsid w:val="0018525E"/>
    <w:rsid w:val="00196A18"/>
    <w:rsid w:val="001E1AAC"/>
    <w:rsid w:val="001F5E9E"/>
    <w:rsid w:val="0021386B"/>
    <w:rsid w:val="00224C34"/>
    <w:rsid w:val="0024094A"/>
    <w:rsid w:val="00254586"/>
    <w:rsid w:val="00262BAD"/>
    <w:rsid w:val="002B520C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0FF8"/>
    <w:rsid w:val="0035413C"/>
    <w:rsid w:val="00354EEA"/>
    <w:rsid w:val="0035686E"/>
    <w:rsid w:val="00356BDB"/>
    <w:rsid w:val="00364CB6"/>
    <w:rsid w:val="00385B9A"/>
    <w:rsid w:val="003922BE"/>
    <w:rsid w:val="003B0AA6"/>
    <w:rsid w:val="003B6F2A"/>
    <w:rsid w:val="003C09C4"/>
    <w:rsid w:val="003C66DA"/>
    <w:rsid w:val="003C6C2D"/>
    <w:rsid w:val="003E299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41CA2"/>
    <w:rsid w:val="005668F0"/>
    <w:rsid w:val="00574154"/>
    <w:rsid w:val="0057625A"/>
    <w:rsid w:val="00581533"/>
    <w:rsid w:val="00595722"/>
    <w:rsid w:val="005B7416"/>
    <w:rsid w:val="005F6589"/>
    <w:rsid w:val="005F7324"/>
    <w:rsid w:val="00607DFA"/>
    <w:rsid w:val="00632533"/>
    <w:rsid w:val="006362C4"/>
    <w:rsid w:val="006550B7"/>
    <w:rsid w:val="00685563"/>
    <w:rsid w:val="006858B1"/>
    <w:rsid w:val="00687333"/>
    <w:rsid w:val="0069620B"/>
    <w:rsid w:val="006C505D"/>
    <w:rsid w:val="006F4FC6"/>
    <w:rsid w:val="00776853"/>
    <w:rsid w:val="007800F4"/>
    <w:rsid w:val="00797501"/>
    <w:rsid w:val="007A5807"/>
    <w:rsid w:val="007A6BF6"/>
    <w:rsid w:val="007D4A45"/>
    <w:rsid w:val="007F411C"/>
    <w:rsid w:val="008213C9"/>
    <w:rsid w:val="00833B8B"/>
    <w:rsid w:val="008447DE"/>
    <w:rsid w:val="00845E38"/>
    <w:rsid w:val="00856A81"/>
    <w:rsid w:val="00873192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6444"/>
    <w:rsid w:val="00926CAE"/>
    <w:rsid w:val="00927A6A"/>
    <w:rsid w:val="009349F8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9F1D7B"/>
    <w:rsid w:val="00A20DC7"/>
    <w:rsid w:val="00A40BA2"/>
    <w:rsid w:val="00A62FB0"/>
    <w:rsid w:val="00A6507F"/>
    <w:rsid w:val="00A8020A"/>
    <w:rsid w:val="00AB0F7B"/>
    <w:rsid w:val="00AD054E"/>
    <w:rsid w:val="00AD3E91"/>
    <w:rsid w:val="00AD67F9"/>
    <w:rsid w:val="00B26411"/>
    <w:rsid w:val="00B3512F"/>
    <w:rsid w:val="00B741DE"/>
    <w:rsid w:val="00B80D1F"/>
    <w:rsid w:val="00B876E4"/>
    <w:rsid w:val="00BB55A1"/>
    <w:rsid w:val="00BC6323"/>
    <w:rsid w:val="00BD3207"/>
    <w:rsid w:val="00BF36B6"/>
    <w:rsid w:val="00BF42E8"/>
    <w:rsid w:val="00BF7DCB"/>
    <w:rsid w:val="00C17C34"/>
    <w:rsid w:val="00C266B3"/>
    <w:rsid w:val="00C555EC"/>
    <w:rsid w:val="00C73153"/>
    <w:rsid w:val="00C85965"/>
    <w:rsid w:val="00CB284F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85547"/>
    <w:rsid w:val="00D90E24"/>
    <w:rsid w:val="00DA6AFE"/>
    <w:rsid w:val="00DB263F"/>
    <w:rsid w:val="00DB67CB"/>
    <w:rsid w:val="00DC36E9"/>
    <w:rsid w:val="00DD1AFB"/>
    <w:rsid w:val="00DF1A08"/>
    <w:rsid w:val="00E06027"/>
    <w:rsid w:val="00E22C49"/>
    <w:rsid w:val="00E26022"/>
    <w:rsid w:val="00E57D58"/>
    <w:rsid w:val="00E71E6C"/>
    <w:rsid w:val="00E724E9"/>
    <w:rsid w:val="00E8638A"/>
    <w:rsid w:val="00EA617A"/>
    <w:rsid w:val="00ED4A46"/>
    <w:rsid w:val="00ED6578"/>
    <w:rsid w:val="00EE573F"/>
    <w:rsid w:val="00EE7289"/>
    <w:rsid w:val="00F04047"/>
    <w:rsid w:val="00F12995"/>
    <w:rsid w:val="00F14F41"/>
    <w:rsid w:val="00F208B8"/>
    <w:rsid w:val="00F44523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42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631</Words>
  <Characters>3601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4</cp:revision>
  <cp:lastPrinted>2019-02-04T09:58:00Z</cp:lastPrinted>
  <dcterms:created xsi:type="dcterms:W3CDTF">2007-10-29T09:03:00Z</dcterms:created>
  <dcterms:modified xsi:type="dcterms:W3CDTF">2007-10-29T09:18:00Z</dcterms:modified>
</cp:coreProperties>
</file>